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1506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Cristian Reis,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Presidente do Jacareí Gospel Festival,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realização e organização geral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Cristian Reis,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Presidente do Jacareí Gospel Festival,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realização e organização geral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470720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B6E" w:rsidRDefault="00581B6E">
      <w:r>
        <w:separator/>
      </w:r>
    </w:p>
  </w:endnote>
  <w:endnote w:type="continuationSeparator" w:id="0">
    <w:p w:rsidR="00581B6E" w:rsidRDefault="0058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B6E" w:rsidRDefault="00581B6E">
      <w:r>
        <w:separator/>
      </w:r>
    </w:p>
  </w:footnote>
  <w:footnote w:type="continuationSeparator" w:id="0">
    <w:p w:rsidR="00581B6E" w:rsidRDefault="00581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5BF66714" wp14:editId="16DD633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6JqrQIAAKo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IJ7omqtAgAAqg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46337BCF" wp14:editId="40219DB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BZJsQIAALI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/34NyywFfNaVk+g&#10;YCVBYKBFaHxgNFJ9x2iAJpJh/W1LFcOofS/gF9iOMxlqMtaTQUUJVzNsMBrNpRk707ZXfNMA8vjP&#10;hLyFn1JzJ+LnKICBXUBjcFwOTcx2ntO183putYtf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IKkFkmxAgAAsg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64ABAC46" wp14:editId="28FCE7E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157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2015-08-18T15:10:00Z</dcterms:created>
  <dcterms:modified xsi:type="dcterms:W3CDTF">2015-08-18T15:10:00Z</dcterms:modified>
</cp:coreProperties>
</file>